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BF5BF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bookmarkStart w:id="0" w:name="_GoBack"/>
      <w:bookmarkEnd w:id="0"/>
      <w:r>
        <w:rPr>
          <w:rFonts w:cs="Arial"/>
          <w:noProof/>
          <w:u w:val="single"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-240665</wp:posOffset>
                </wp:positionV>
                <wp:extent cx="1573530" cy="676275"/>
                <wp:effectExtent l="0" t="0" r="26670" b="2857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67627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1C18" w:rsidRPr="0065448B" w:rsidRDefault="00321C18" w:rsidP="00F4791C">
                            <w:pPr>
                              <w:jc w:val="center"/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  <w:r w:rsidRPr="0065448B">
                              <w:rPr>
                                <w:rFonts w:ascii="Arial" w:hAnsi="Arial" w:cs="Arial"/>
                                <w:lang w:val="es-MX"/>
                              </w:rPr>
                              <w:t>PAPEL MEMBRETADO DE LA EMPRESA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13" o:spid="_x0000_s1026" type="#_x0000_t84" style="position:absolute;left:0;text-align:left;margin-left:-2.85pt;margin-top:-18.95pt;width:123.9pt;height:5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    <v:textbox>
                  <w:txbxContent>
                    <w:p w:rsidR="00321C18" w:rsidRPr="0065448B" w:rsidRDefault="00321C18" w:rsidP="00F4791C">
                      <w:pPr>
                        <w:jc w:val="center"/>
                        <w:rPr>
                          <w:rFonts w:ascii="Arial" w:hAnsi="Arial" w:cs="Arial"/>
                          <w:lang w:val="es-MX"/>
                        </w:rPr>
                      </w:pPr>
                      <w:r w:rsidRPr="0065448B">
                        <w:rPr>
                          <w:rFonts w:ascii="Arial" w:hAnsi="Arial" w:cs="Arial"/>
                          <w:lang w:val="es-MX"/>
                        </w:rPr>
                        <w:t>PAPEL MEMBRETADO DE LA EMPRESA</w:t>
                      </w:r>
                    </w:p>
                  </w:txbxContent>
                </v:textbox>
              </v:shape>
            </w:pict>
          </mc:Fallback>
        </mc:AlternateConten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DE CONSTRUCCIÓN</w:t>
      </w:r>
      <w:r w:rsidR="00AC08F3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____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(1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procedimiento concursal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 xml:space="preserve">____ No.: </w:t>
      </w:r>
      <w:r w:rsidRPr="00321C18">
        <w:rPr>
          <w:rFonts w:ascii="Arial" w:hAnsi="Arial" w:cs="Arial"/>
          <w:b/>
          <w:bCs/>
        </w:rPr>
        <w:t>____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(2</w:t>
      </w:r>
      <w:r w:rsidR="007C43D0"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número de procedimiento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  <w:bCs/>
          <w:i/>
        </w:rPr>
        <w:t>____</w:t>
      </w:r>
    </w:p>
    <w:p w:rsidR="009C7C59" w:rsidRPr="00321C18" w:rsidRDefault="009C7C59" w:rsidP="009C7C59">
      <w:pPr>
        <w:tabs>
          <w:tab w:val="left" w:pos="851"/>
        </w:tabs>
        <w:ind w:left="851" w:hanging="851"/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DESCRIPCIÓN DE</w:t>
      </w:r>
      <w:r w:rsidR="009C39E7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L</w:t>
      </w:r>
      <w:r w:rsidR="009C39E7">
        <w:rPr>
          <w:rFonts w:ascii="Arial" w:hAnsi="Arial" w:cs="Arial"/>
          <w:b/>
        </w:rPr>
        <w:t>A (DEL)</w:t>
      </w:r>
      <w:r w:rsidRPr="00321C18">
        <w:rPr>
          <w:rFonts w:ascii="Arial" w:hAnsi="Arial" w:cs="Arial"/>
          <w:b/>
        </w:rPr>
        <w:t xml:space="preserve"> </w:t>
      </w:r>
      <w:r w:rsidRPr="0039587A">
        <w:rPr>
          <w:rFonts w:ascii="Arial" w:hAnsi="Arial" w:cs="Arial"/>
          <w:b/>
          <w:sz w:val="16"/>
          <w:szCs w:val="16"/>
        </w:rPr>
        <w:t>____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(3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trabajo</w:t>
      </w:r>
      <w:r w:rsidRPr="0039587A">
        <w:rPr>
          <w:rFonts w:ascii="Arial" w:hAnsi="Arial" w:cs="Arial"/>
          <w:b/>
          <w:i/>
          <w:sz w:val="16"/>
          <w:szCs w:val="16"/>
        </w:rPr>
        <w:t>)</w:t>
      </w:r>
      <w:r w:rsidRPr="0039587A">
        <w:rPr>
          <w:rFonts w:ascii="Arial" w:hAnsi="Arial" w:cs="Arial"/>
          <w:b/>
          <w:sz w:val="16"/>
          <w:szCs w:val="16"/>
        </w:rPr>
        <w:t>____</w:t>
      </w:r>
      <w:r w:rsidRPr="0039587A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:____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(4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descripción del trabajo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>____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____</w:t>
      </w:r>
      <w:r w:rsidRPr="006936B2">
        <w:rPr>
          <w:rFonts w:ascii="Arial" w:hAnsi="Arial" w:cs="Arial"/>
          <w:i/>
        </w:rPr>
        <w:t>(</w:t>
      </w:r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463" w:rsidRDefault="00B95463">
      <w:r>
        <w:separator/>
      </w:r>
    </w:p>
  </w:endnote>
  <w:endnote w:type="continuationSeparator" w:id="0">
    <w:p w:rsidR="00B95463" w:rsidRDefault="00B95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Default="00784C7E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b/>
        <w:color w:val="808080" w:themeColor="background1" w:themeShade="80"/>
        <w:sz w:val="12"/>
        <w:szCs w:val="12"/>
      </w:rPr>
      <w:t>DICIEMBRE 2013-09-20</w:t>
    </w: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463" w:rsidRDefault="00B95463">
      <w:r>
        <w:separator/>
      </w:r>
    </w:p>
  </w:footnote>
  <w:footnote w:type="continuationSeparator" w:id="0">
    <w:p w:rsidR="00B95463" w:rsidRDefault="00B95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>FORMATO 1O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04871"/>
    <w:rsid w:val="00027FC5"/>
    <w:rsid w:val="00063F1E"/>
    <w:rsid w:val="0008279C"/>
    <w:rsid w:val="00185085"/>
    <w:rsid w:val="00192E3F"/>
    <w:rsid w:val="001B4FCD"/>
    <w:rsid w:val="001F5016"/>
    <w:rsid w:val="00234A6D"/>
    <w:rsid w:val="00286528"/>
    <w:rsid w:val="00321C18"/>
    <w:rsid w:val="0032510F"/>
    <w:rsid w:val="003627A0"/>
    <w:rsid w:val="0039587A"/>
    <w:rsid w:val="003A519E"/>
    <w:rsid w:val="003B76A6"/>
    <w:rsid w:val="003C3EE9"/>
    <w:rsid w:val="003E1A90"/>
    <w:rsid w:val="00443AA8"/>
    <w:rsid w:val="004F0440"/>
    <w:rsid w:val="004F69F9"/>
    <w:rsid w:val="0064779F"/>
    <w:rsid w:val="0065448B"/>
    <w:rsid w:val="006936B2"/>
    <w:rsid w:val="006A5C95"/>
    <w:rsid w:val="006A648C"/>
    <w:rsid w:val="006C6EC1"/>
    <w:rsid w:val="006D3BFA"/>
    <w:rsid w:val="006D669F"/>
    <w:rsid w:val="006E2D7E"/>
    <w:rsid w:val="00783527"/>
    <w:rsid w:val="00784C7E"/>
    <w:rsid w:val="007B0D7F"/>
    <w:rsid w:val="007C43D0"/>
    <w:rsid w:val="00865204"/>
    <w:rsid w:val="00882772"/>
    <w:rsid w:val="008A30C3"/>
    <w:rsid w:val="008E797A"/>
    <w:rsid w:val="00945D3E"/>
    <w:rsid w:val="00976DA5"/>
    <w:rsid w:val="00984FCF"/>
    <w:rsid w:val="009C39E7"/>
    <w:rsid w:val="009C7C59"/>
    <w:rsid w:val="00A071F7"/>
    <w:rsid w:val="00A546BE"/>
    <w:rsid w:val="00AC08F3"/>
    <w:rsid w:val="00AD721E"/>
    <w:rsid w:val="00B20FE9"/>
    <w:rsid w:val="00B41A18"/>
    <w:rsid w:val="00B46FD0"/>
    <w:rsid w:val="00B51C8F"/>
    <w:rsid w:val="00B95463"/>
    <w:rsid w:val="00BC0C8F"/>
    <w:rsid w:val="00BF5BFF"/>
    <w:rsid w:val="00C12FC7"/>
    <w:rsid w:val="00C278D3"/>
    <w:rsid w:val="00C81994"/>
    <w:rsid w:val="00CB773D"/>
    <w:rsid w:val="00D07104"/>
    <w:rsid w:val="00D54602"/>
    <w:rsid w:val="00DB10F2"/>
    <w:rsid w:val="00DC2801"/>
    <w:rsid w:val="00DC6A82"/>
    <w:rsid w:val="00DD0415"/>
    <w:rsid w:val="00EA3BEB"/>
    <w:rsid w:val="00EB4255"/>
    <w:rsid w:val="00EF41D5"/>
    <w:rsid w:val="00F00877"/>
    <w:rsid w:val="00F4791C"/>
    <w:rsid w:val="00F8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89ACB5C3.dotm</Template>
  <TotalTime>1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N+E</cp:lastModifiedBy>
  <cp:revision>2</cp:revision>
  <dcterms:created xsi:type="dcterms:W3CDTF">2014-01-31T20:14:00Z</dcterms:created>
  <dcterms:modified xsi:type="dcterms:W3CDTF">2014-01-31T20:14:00Z</dcterms:modified>
</cp:coreProperties>
</file>